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CD02" w14:textId="05C2E084" w:rsidR="007D7224" w:rsidRDefault="007D7224" w:rsidP="007D7224">
      <w:pPr>
        <w:pStyle w:val="NoSpacing"/>
        <w:tabs>
          <w:tab w:val="left" w:pos="720"/>
          <w:tab w:val="left" w:pos="810"/>
        </w:tabs>
        <w:jc w:val="both"/>
      </w:pPr>
      <w:r>
        <w:rPr>
          <w:u w:val="single"/>
        </w:rPr>
        <w:t>Elizabeth HERVEY</w:t>
      </w:r>
      <w:r>
        <w:t xml:space="preserve">        (</w:t>
      </w:r>
      <w:r w:rsidR="003E3304">
        <w:t>1448 – 1527)</w:t>
      </w:r>
    </w:p>
    <w:p w14:paraId="300CCFC9" w14:textId="77777777" w:rsidR="007D7224" w:rsidRDefault="007D7224" w:rsidP="007D7224">
      <w:pPr>
        <w:pStyle w:val="NoSpacing"/>
        <w:tabs>
          <w:tab w:val="left" w:pos="720"/>
          <w:tab w:val="left" w:pos="810"/>
        </w:tabs>
        <w:jc w:val="both"/>
      </w:pPr>
      <w:r>
        <w:t>Abbess of Elstow, Bedfordshire.</w:t>
      </w:r>
    </w:p>
    <w:p w14:paraId="768C0C3C" w14:textId="77777777" w:rsidR="007D7224" w:rsidRDefault="007D7224" w:rsidP="007D7224">
      <w:pPr>
        <w:pStyle w:val="NoSpacing"/>
        <w:tabs>
          <w:tab w:val="left" w:pos="720"/>
          <w:tab w:val="left" w:pos="810"/>
        </w:tabs>
        <w:jc w:val="both"/>
      </w:pPr>
    </w:p>
    <w:p w14:paraId="75BE5F2B" w14:textId="77777777" w:rsidR="007D7224" w:rsidRDefault="007D7224" w:rsidP="007D7224">
      <w:pPr>
        <w:pStyle w:val="NoSpacing"/>
        <w:tabs>
          <w:tab w:val="left" w:pos="720"/>
          <w:tab w:val="left" w:pos="810"/>
        </w:tabs>
        <w:jc w:val="both"/>
      </w:pPr>
    </w:p>
    <w:p w14:paraId="778B56A3" w14:textId="3D186EBE" w:rsidR="003E3304" w:rsidRDefault="003E3304" w:rsidP="007D7224">
      <w:pPr>
        <w:pStyle w:val="NoSpacing"/>
        <w:tabs>
          <w:tab w:val="left" w:pos="720"/>
          <w:tab w:val="left" w:pos="810"/>
        </w:tabs>
        <w:jc w:val="both"/>
      </w:pPr>
      <w:r>
        <w:t>Daughter of John Hervey(d.1475)(q.v.).</w:t>
      </w:r>
    </w:p>
    <w:p w14:paraId="2C1AB67B" w14:textId="43DF3C80" w:rsidR="003E3304" w:rsidRDefault="003E3304" w:rsidP="007D7224">
      <w:pPr>
        <w:pStyle w:val="NoSpacing"/>
        <w:tabs>
          <w:tab w:val="left" w:pos="720"/>
          <w:tab w:val="left" w:pos="810"/>
        </w:tabs>
        <w:jc w:val="both"/>
      </w:pPr>
      <w:r>
        <w:t>(UK and Ireland, Find A Grave Index, 1300’s – current)</w:t>
      </w:r>
    </w:p>
    <w:p w14:paraId="11A1E042" w14:textId="77777777" w:rsidR="003E3304" w:rsidRDefault="003E3304" w:rsidP="007D7224">
      <w:pPr>
        <w:pStyle w:val="NoSpacing"/>
        <w:tabs>
          <w:tab w:val="left" w:pos="720"/>
          <w:tab w:val="left" w:pos="810"/>
        </w:tabs>
        <w:jc w:val="both"/>
      </w:pPr>
    </w:p>
    <w:p w14:paraId="49667598" w14:textId="77777777" w:rsidR="003E3304" w:rsidRDefault="003E3304" w:rsidP="007D7224">
      <w:pPr>
        <w:pStyle w:val="NoSpacing"/>
        <w:tabs>
          <w:tab w:val="left" w:pos="720"/>
          <w:tab w:val="left" w:pos="810"/>
        </w:tabs>
        <w:jc w:val="both"/>
      </w:pPr>
    </w:p>
    <w:p w14:paraId="2355DAC0" w14:textId="77777777" w:rsidR="007D7224" w:rsidRDefault="007D7224" w:rsidP="007D7224">
      <w:pPr>
        <w:pStyle w:val="NoSpacing"/>
        <w:tabs>
          <w:tab w:val="left" w:pos="720"/>
          <w:tab w:val="left" w:pos="810"/>
        </w:tabs>
        <w:jc w:val="both"/>
      </w:pPr>
      <w:r>
        <w:tab/>
        <w:t>1483</w:t>
      </w:r>
      <w:r>
        <w:tab/>
        <w:t>She made a plaint of debt against Thomas Boynon of Elstow(q.v.).</w:t>
      </w:r>
    </w:p>
    <w:p w14:paraId="2FB5C168" w14:textId="77777777" w:rsidR="007D7224" w:rsidRDefault="007D7224" w:rsidP="007D7224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6AC97B76" w14:textId="77777777" w:rsidR="007D7224" w:rsidRDefault="007D7224" w:rsidP="007D7224">
      <w:pPr>
        <w:pStyle w:val="NoSpacing"/>
        <w:tabs>
          <w:tab w:val="left" w:pos="720"/>
          <w:tab w:val="left" w:pos="810"/>
        </w:tabs>
        <w:jc w:val="both"/>
      </w:pPr>
    </w:p>
    <w:p w14:paraId="4E923F0C" w14:textId="77777777" w:rsidR="007D7224" w:rsidRDefault="007D7224" w:rsidP="007D7224">
      <w:pPr>
        <w:pStyle w:val="NoSpacing"/>
        <w:tabs>
          <w:tab w:val="left" w:pos="720"/>
          <w:tab w:val="left" w:pos="810"/>
        </w:tabs>
        <w:jc w:val="both"/>
      </w:pPr>
    </w:p>
    <w:p w14:paraId="5B899FD3" w14:textId="77777777" w:rsidR="007D7224" w:rsidRDefault="007D7224" w:rsidP="007D7224">
      <w:pPr>
        <w:pStyle w:val="NoSpacing"/>
        <w:tabs>
          <w:tab w:val="left" w:pos="720"/>
          <w:tab w:val="left" w:pos="810"/>
        </w:tabs>
        <w:jc w:val="both"/>
      </w:pPr>
      <w:r>
        <w:t>9 February 2020</w:t>
      </w:r>
    </w:p>
    <w:p w14:paraId="51F5C868" w14:textId="7770C69E" w:rsidR="003E3304" w:rsidRDefault="003E3304" w:rsidP="007D7224">
      <w:pPr>
        <w:pStyle w:val="NoSpacing"/>
        <w:tabs>
          <w:tab w:val="left" w:pos="720"/>
          <w:tab w:val="left" w:pos="810"/>
        </w:tabs>
        <w:jc w:val="both"/>
      </w:pPr>
      <w:r>
        <w:t>18 October 2023</w:t>
      </w:r>
    </w:p>
    <w:p w14:paraId="28262A7D" w14:textId="77777777" w:rsidR="003E3304" w:rsidRPr="00E71FC3" w:rsidRDefault="003E330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F9B5A" w14:textId="77777777" w:rsidR="007D7224" w:rsidRDefault="007D7224" w:rsidP="00E71FC3">
      <w:pPr>
        <w:spacing w:after="0" w:line="240" w:lineRule="auto"/>
      </w:pPr>
      <w:r>
        <w:separator/>
      </w:r>
    </w:p>
  </w:endnote>
  <w:endnote w:type="continuationSeparator" w:id="0">
    <w:p w14:paraId="6448C2E3" w14:textId="77777777" w:rsidR="007D7224" w:rsidRDefault="007D72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281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8B2FC" w14:textId="77777777" w:rsidR="007D7224" w:rsidRDefault="007D7224" w:rsidP="00E71FC3">
      <w:pPr>
        <w:spacing w:after="0" w:line="240" w:lineRule="auto"/>
      </w:pPr>
      <w:r>
        <w:separator/>
      </w:r>
    </w:p>
  </w:footnote>
  <w:footnote w:type="continuationSeparator" w:id="0">
    <w:p w14:paraId="47FF9B0B" w14:textId="77777777" w:rsidR="007D7224" w:rsidRDefault="007D72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224"/>
    <w:rsid w:val="001A7C09"/>
    <w:rsid w:val="003E3304"/>
    <w:rsid w:val="00577BD5"/>
    <w:rsid w:val="00656CBA"/>
    <w:rsid w:val="006A1F77"/>
    <w:rsid w:val="00733BE7"/>
    <w:rsid w:val="007D722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BE859"/>
  <w15:chartTrackingRefBased/>
  <w15:docId w15:val="{42F0A328-5834-44FE-8732-732E18BC0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D72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2020-02-29T21:43:00Z</dcterms:created>
  <dcterms:modified xsi:type="dcterms:W3CDTF">2023-10-18T19:36:00Z</dcterms:modified>
</cp:coreProperties>
</file>